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2A0A8C75" w:rsidR="008F22A5" w:rsidRPr="0072107A" w:rsidRDefault="00193115" w:rsidP="0072107A">
      <w:pPr>
        <w:pStyle w:val="Title"/>
      </w:pPr>
      <w:r w:rsidRPr="0072107A">
        <w:t xml:space="preserve">Attachment </w:t>
      </w:r>
      <w:r w:rsidR="001A242F">
        <w:t>2</w:t>
      </w:r>
      <w:r w:rsidR="003B2AE7">
        <w:t xml:space="preserve"> </w:t>
      </w:r>
      <w:r w:rsidR="0034336E">
        <w:t>–</w:t>
      </w:r>
      <w:r w:rsidR="004C652A">
        <w:t xml:space="preserve"> </w:t>
      </w:r>
      <w:r w:rsidR="0034336E">
        <w:t xml:space="preserve">DCP 413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34336E" w:rsidRPr="00973740" w14:paraId="104B1E77" w14:textId="77777777" w:rsidTr="00DA5999">
        <w:trPr>
          <w:trHeight w:val="227"/>
        </w:trPr>
        <w:tc>
          <w:tcPr>
            <w:tcW w:w="2192" w:type="pct"/>
          </w:tcPr>
          <w:p w14:paraId="6F8B310E" w14:textId="77777777" w:rsidR="0034336E" w:rsidRPr="0072107A" w:rsidRDefault="0034336E" w:rsidP="0034336E">
            <w:r w:rsidRPr="0072107A">
              <w:t>CP number:</w:t>
            </w:r>
          </w:p>
        </w:tc>
        <w:tc>
          <w:tcPr>
            <w:tcW w:w="2808" w:type="pct"/>
          </w:tcPr>
          <w:p w14:paraId="49E5CF36" w14:textId="29A2483B" w:rsidR="0034336E" w:rsidRPr="00973740" w:rsidRDefault="0034336E" w:rsidP="0034336E">
            <w:r>
              <w:t>DCP 413</w:t>
            </w:r>
          </w:p>
        </w:tc>
      </w:tr>
      <w:tr w:rsidR="0034336E" w:rsidRPr="00973740" w14:paraId="5CB649AA" w14:textId="77777777" w:rsidTr="00DA5999">
        <w:trPr>
          <w:trHeight w:val="227"/>
        </w:trPr>
        <w:tc>
          <w:tcPr>
            <w:tcW w:w="2192" w:type="pct"/>
          </w:tcPr>
          <w:p w14:paraId="2CDC7886" w14:textId="77777777" w:rsidR="0034336E" w:rsidRPr="0072107A" w:rsidRDefault="0034336E" w:rsidP="0034336E">
            <w:r w:rsidRPr="0072107A">
              <w:t>CP Title:</w:t>
            </w:r>
          </w:p>
        </w:tc>
        <w:tc>
          <w:tcPr>
            <w:tcW w:w="2808" w:type="pct"/>
          </w:tcPr>
          <w:p w14:paraId="2108767C" w14:textId="5E280E43" w:rsidR="0034336E" w:rsidRPr="001A242F" w:rsidRDefault="0034336E" w:rsidP="0034336E">
            <w:pPr>
              <w:rPr>
                <w:szCs w:val="20"/>
              </w:rPr>
            </w:pPr>
            <w:r w:rsidRPr="007D4349">
              <w:t>Value of a User’s Credit in Schedule 1</w:t>
            </w:r>
            <w:r>
              <w:t>.</w:t>
            </w:r>
          </w:p>
        </w:tc>
      </w:tr>
      <w:tr w:rsidR="0034336E" w:rsidRPr="00973740" w14:paraId="07159B52" w14:textId="77777777" w:rsidTr="00DA5999">
        <w:trPr>
          <w:trHeight w:val="227"/>
        </w:trPr>
        <w:tc>
          <w:tcPr>
            <w:tcW w:w="2192" w:type="pct"/>
          </w:tcPr>
          <w:p w14:paraId="5834D7B2" w14:textId="77777777" w:rsidR="0034336E" w:rsidRPr="0072107A" w:rsidRDefault="0034336E" w:rsidP="0034336E">
            <w:r w:rsidRPr="0072107A">
              <w:t>Parties Impacted:</w:t>
            </w:r>
          </w:p>
        </w:tc>
        <w:tc>
          <w:tcPr>
            <w:tcW w:w="2808" w:type="pct"/>
          </w:tcPr>
          <w:p w14:paraId="7E43B8CD" w14:textId="4A1107DD" w:rsidR="0034336E" w:rsidRPr="00973740" w:rsidRDefault="0034336E" w:rsidP="0034336E">
            <w:r w:rsidRPr="00C51E3D">
              <w:rPr>
                <w:bCs/>
              </w:rPr>
              <w:t>DNOs, IDNOs, Suppliers and CVA Registrants.</w:t>
            </w:r>
          </w:p>
        </w:tc>
      </w:tr>
      <w:tr w:rsidR="0034336E" w:rsidRPr="00973740" w14:paraId="6FD21DA9" w14:textId="77777777" w:rsidTr="00DA5999">
        <w:trPr>
          <w:trHeight w:val="227"/>
        </w:trPr>
        <w:tc>
          <w:tcPr>
            <w:tcW w:w="2192" w:type="pct"/>
          </w:tcPr>
          <w:p w14:paraId="62F43C3A" w14:textId="77777777" w:rsidR="0034336E" w:rsidRPr="0072107A" w:rsidRDefault="0034336E" w:rsidP="0034336E">
            <w:r w:rsidRPr="0072107A">
              <w:t>Part 1</w:t>
            </w:r>
            <w:r>
              <w:t xml:space="preserve"> </w:t>
            </w:r>
            <w:r w:rsidRPr="0072107A">
              <w:t>/ Part 2 Matter:</w:t>
            </w:r>
          </w:p>
        </w:tc>
        <w:tc>
          <w:tcPr>
            <w:tcW w:w="2808" w:type="pct"/>
          </w:tcPr>
          <w:p w14:paraId="4EB77A0D" w14:textId="43544F4F" w:rsidR="0034336E" w:rsidRPr="00973740" w:rsidRDefault="0034336E" w:rsidP="0034336E">
            <w:r>
              <w:t>Part 1 Matter</w:t>
            </w:r>
          </w:p>
        </w:tc>
      </w:tr>
      <w:tr w:rsidR="0034336E" w:rsidRPr="00973740" w14:paraId="764A51CB" w14:textId="77777777" w:rsidTr="00DA5999">
        <w:trPr>
          <w:trHeight w:val="227"/>
        </w:trPr>
        <w:tc>
          <w:tcPr>
            <w:tcW w:w="2192" w:type="pct"/>
          </w:tcPr>
          <w:p w14:paraId="6AC8CD89" w14:textId="77777777" w:rsidR="0034336E" w:rsidRPr="0072107A" w:rsidRDefault="0034336E" w:rsidP="0034336E">
            <w:r w:rsidRPr="0072107A">
              <w:t>Implementation Date:</w:t>
            </w:r>
          </w:p>
        </w:tc>
        <w:tc>
          <w:tcPr>
            <w:tcW w:w="2808" w:type="pct"/>
          </w:tcPr>
          <w:p w14:paraId="3481E566" w14:textId="2B456538" w:rsidR="0034336E" w:rsidRPr="00973740" w:rsidRDefault="0034336E" w:rsidP="0034336E">
            <w:r>
              <w:rPr>
                <w:rFonts w:cs="Arial"/>
                <w:szCs w:val="20"/>
              </w:rPr>
              <w:t>6 months after Authority decision</w:t>
            </w:r>
          </w:p>
        </w:tc>
      </w:tr>
      <w:tr w:rsidR="0034336E" w:rsidRPr="00973740" w14:paraId="3C97C123" w14:textId="77777777" w:rsidTr="00DA5999">
        <w:trPr>
          <w:trHeight w:val="227"/>
        </w:trPr>
        <w:tc>
          <w:tcPr>
            <w:tcW w:w="2192" w:type="pct"/>
          </w:tcPr>
          <w:p w14:paraId="1C30CD7D" w14:textId="77777777" w:rsidR="0034336E" w:rsidRPr="0072107A" w:rsidRDefault="0034336E" w:rsidP="0034336E">
            <w:r w:rsidRPr="0072107A">
              <w:t>Voting End Date:</w:t>
            </w:r>
          </w:p>
        </w:tc>
        <w:tc>
          <w:tcPr>
            <w:tcW w:w="2808" w:type="pct"/>
          </w:tcPr>
          <w:p w14:paraId="1747E7E4" w14:textId="76DAFACB" w:rsidR="0034336E" w:rsidRPr="00973740" w:rsidRDefault="0043415E" w:rsidP="0034336E">
            <w:r>
              <w:t>16 May</w:t>
            </w:r>
            <w:r w:rsidR="0034336E">
              <w:t xml:space="preserve"> 2023 - </w:t>
            </w:r>
            <w:hyperlink r:id="rId8" w:history="1">
              <w:r w:rsidR="0034336E" w:rsidRPr="00341A60">
                <w:rPr>
                  <w:rStyle w:val="Hyperlink"/>
                  <w:rFonts w:asciiTheme="minorHAnsi" w:hAnsiTheme="minorHAnsi"/>
                  <w:szCs w:val="20"/>
                </w:rPr>
                <w:t>dcusa@electralink.co.uk</w:t>
              </w:r>
            </w:hyperlink>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Second Party Name"/>
            <w:tag w:val="party_name2"/>
            <w:id w:val="572402832"/>
            <w:placeholder>
              <w:docPart w:val="3C3F77412FA5471DB49302ED6EC3D194"/>
            </w:placeholder>
            <w:showingPlcHdr/>
            <w:text/>
          </w:sdtPr>
          <w:sdtEnd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Second Party Name"/>
            <w:tag w:val="party_name2"/>
            <w:id w:val="-1838222623"/>
            <w:placeholder>
              <w:docPart w:val="0C82B18614FE459ABECAEC066C303BF5"/>
            </w:placeholder>
            <w:showingPlcHdr/>
            <w:text/>
          </w:sdtPr>
          <w:sdtEnd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End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1AA7AAC5" w:rsidR="005F26DE" w:rsidRPr="008A35FA" w:rsidRDefault="00226B9B"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4443C4AE" w:rsidR="005F26DE" w:rsidRPr="008A35FA" w:rsidRDefault="00226B9B"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dtPr>
          <w:sdtEndPr/>
          <w:sdtContent>
            <w:tc>
              <w:tcPr>
                <w:tcW w:w="2805" w:type="pct"/>
              </w:tcPr>
              <w:p w14:paraId="63B475B2" w14:textId="2EB85B3D" w:rsidR="00973740" w:rsidRPr="00226B9B" w:rsidRDefault="001E74CD" w:rsidP="00AB28A4">
                <w:sdt>
                  <w:sdtPr>
                    <w:rPr>
                      <w:color w:val="A6A6A6" w:themeColor="background1" w:themeShade="A6"/>
                    </w:rPr>
                    <w:alias w:val="Second Party Name"/>
                    <w:tag w:val="party_name2"/>
                    <w:id w:val="-178663066"/>
                    <w:placeholder>
                      <w:docPart w:val="E778CBDFA6354F25AEE3D7311A21D456"/>
                    </w:placeholder>
                    <w:showingPlcHdr/>
                    <w:text/>
                  </w:sdtPr>
                  <w:sdtEndPr/>
                  <w:sdtContent>
                    <w:r w:rsidR="00226B9B" w:rsidRPr="008A35FA">
                      <w:rPr>
                        <w:color w:val="A6A6A6" w:themeColor="background1" w:themeShade="A6"/>
                      </w:rPr>
                      <w:t>Click here to enter text.</w:t>
                    </w:r>
                  </w:sdtContent>
                </w:sdt>
                <w:r w:rsidR="00226B9B" w:rsidRPr="00AB28A4">
                  <w:rPr>
                    <w:color w:val="A6A6A6" w:themeColor="background1" w:themeShade="A6"/>
                  </w:rPr>
                  <w:t xml:space="preserve"> </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1D313A">
      <w:headerReference w:type="default" r:id="rId9"/>
      <w:footerReference w:type="default" r:id="rId10"/>
      <w:headerReference w:type="first" r:id="rId11"/>
      <w:footerReference w:type="first" r:id="rId12"/>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9B3EA" w14:textId="77777777" w:rsidR="009467F6" w:rsidRDefault="009467F6" w:rsidP="0072107A">
      <w:r>
        <w:separator/>
      </w:r>
    </w:p>
  </w:endnote>
  <w:endnote w:type="continuationSeparator" w:id="0">
    <w:p w14:paraId="3E94FF8D" w14:textId="77777777" w:rsidR="009467F6" w:rsidRDefault="009467F6"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4673" w14:textId="77777777" w:rsidR="009467F6" w:rsidRDefault="009467F6" w:rsidP="0072107A">
      <w:r>
        <w:separator/>
      </w:r>
    </w:p>
  </w:footnote>
  <w:footnote w:type="continuationSeparator" w:id="0">
    <w:p w14:paraId="37E2F0B6" w14:textId="77777777" w:rsidR="009467F6" w:rsidRDefault="009467F6"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7AC2EEC9"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5A6D9A">
      <w:t>4</w:t>
    </w:r>
    <w:r w:rsidR="00010606">
      <w:t>1</w:t>
    </w:r>
    <w:r w:rsidR="005A6D9A">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9"/>
  </w:num>
  <w:num w:numId="2" w16cid:durableId="2036880734">
    <w:abstractNumId w:val="5"/>
  </w:num>
  <w:num w:numId="3" w16cid:durableId="1834836141">
    <w:abstractNumId w:val="9"/>
  </w:num>
  <w:num w:numId="4" w16cid:durableId="1300264124">
    <w:abstractNumId w:val="3"/>
  </w:num>
  <w:num w:numId="5" w16cid:durableId="18432452">
    <w:abstractNumId w:val="9"/>
  </w:num>
  <w:num w:numId="6" w16cid:durableId="63264643">
    <w:abstractNumId w:val="2"/>
  </w:num>
  <w:num w:numId="7" w16cid:durableId="610358734">
    <w:abstractNumId w:val="9"/>
  </w:num>
  <w:num w:numId="8" w16cid:durableId="1840844986">
    <w:abstractNumId w:val="4"/>
  </w:num>
  <w:num w:numId="9" w16cid:durableId="894926606">
    <w:abstractNumId w:val="7"/>
  </w:num>
  <w:num w:numId="10" w16cid:durableId="1268611505">
    <w:abstractNumId w:val="1"/>
  </w:num>
  <w:num w:numId="11" w16cid:durableId="46759512">
    <w:abstractNumId w:val="7"/>
  </w:num>
  <w:num w:numId="12" w16cid:durableId="648092698">
    <w:abstractNumId w:val="0"/>
  </w:num>
  <w:num w:numId="13" w16cid:durableId="622074829">
    <w:abstractNumId w:val="7"/>
  </w:num>
  <w:num w:numId="14" w16cid:durableId="62027795">
    <w:abstractNumId w:val="8"/>
  </w:num>
  <w:num w:numId="15" w16cid:durableId="1089813554">
    <w:abstractNumId w:val="6"/>
  </w:num>
  <w:num w:numId="16" w16cid:durableId="5614024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10606"/>
    <w:rsid w:val="0005547F"/>
    <w:rsid w:val="00077D80"/>
    <w:rsid w:val="000C00F4"/>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26B9B"/>
    <w:rsid w:val="0023069B"/>
    <w:rsid w:val="002B0513"/>
    <w:rsid w:val="002B61A0"/>
    <w:rsid w:val="002E12C0"/>
    <w:rsid w:val="0031153A"/>
    <w:rsid w:val="00340116"/>
    <w:rsid w:val="0034336E"/>
    <w:rsid w:val="0034443A"/>
    <w:rsid w:val="003B2AE7"/>
    <w:rsid w:val="0040580C"/>
    <w:rsid w:val="00410907"/>
    <w:rsid w:val="0043415E"/>
    <w:rsid w:val="004572E2"/>
    <w:rsid w:val="004A45C0"/>
    <w:rsid w:val="004C652A"/>
    <w:rsid w:val="004D3204"/>
    <w:rsid w:val="005124D0"/>
    <w:rsid w:val="005258A1"/>
    <w:rsid w:val="005310B7"/>
    <w:rsid w:val="00554409"/>
    <w:rsid w:val="005A6203"/>
    <w:rsid w:val="005A6D9A"/>
    <w:rsid w:val="005C36AB"/>
    <w:rsid w:val="005F1DC2"/>
    <w:rsid w:val="005F26DE"/>
    <w:rsid w:val="005F2D28"/>
    <w:rsid w:val="006849B3"/>
    <w:rsid w:val="00697019"/>
    <w:rsid w:val="00711B18"/>
    <w:rsid w:val="00720546"/>
    <w:rsid w:val="0072107A"/>
    <w:rsid w:val="00727A2C"/>
    <w:rsid w:val="007361B2"/>
    <w:rsid w:val="0076726D"/>
    <w:rsid w:val="00807039"/>
    <w:rsid w:val="00884177"/>
    <w:rsid w:val="008A35FA"/>
    <w:rsid w:val="008D01AD"/>
    <w:rsid w:val="008F22A5"/>
    <w:rsid w:val="008F73FC"/>
    <w:rsid w:val="00916C37"/>
    <w:rsid w:val="009467F6"/>
    <w:rsid w:val="00963A66"/>
    <w:rsid w:val="00973740"/>
    <w:rsid w:val="009A3EA3"/>
    <w:rsid w:val="009B02DB"/>
    <w:rsid w:val="009F1AFC"/>
    <w:rsid w:val="00A817E9"/>
    <w:rsid w:val="00A828F0"/>
    <w:rsid w:val="00A94393"/>
    <w:rsid w:val="00AB28A4"/>
    <w:rsid w:val="00AC6DB4"/>
    <w:rsid w:val="00B23399"/>
    <w:rsid w:val="00B65B0F"/>
    <w:rsid w:val="00C01797"/>
    <w:rsid w:val="00C14337"/>
    <w:rsid w:val="00CE497A"/>
    <w:rsid w:val="00D7706F"/>
    <w:rsid w:val="00DA5999"/>
    <w:rsid w:val="00DB3EF9"/>
    <w:rsid w:val="00DC59D8"/>
    <w:rsid w:val="00DD667B"/>
    <w:rsid w:val="00DD669B"/>
    <w:rsid w:val="00E42032"/>
    <w:rsid w:val="00E50519"/>
    <w:rsid w:val="00EA5EE1"/>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596E87" w:rsidP="00596E87">
          <w:pPr>
            <w:pStyle w:val="0C82B18614FE459ABECAEC066C303BF5"/>
          </w:pPr>
          <w:r w:rsidRPr="005D19FB">
            <w:rPr>
              <w:rStyle w:val="PlaceholderText"/>
            </w:rPr>
            <w:t>Click here to enter text.</w:t>
          </w:r>
        </w:p>
      </w:docPartBody>
    </w:docPart>
    <w:docPart>
      <w:docPartPr>
        <w:name w:val="E778CBDFA6354F25AEE3D7311A21D456"/>
        <w:category>
          <w:name w:val="General"/>
          <w:gallery w:val="placeholder"/>
        </w:category>
        <w:types>
          <w:type w:val="bbPlcHdr"/>
        </w:types>
        <w:behaviors>
          <w:behavior w:val="content"/>
        </w:behaviors>
        <w:guid w:val="{6F7213AB-3EAB-4140-A8AC-3F8046D8D91D}"/>
      </w:docPartPr>
      <w:docPartBody>
        <w:p w:rsidR="005B5974" w:rsidRDefault="00596E87" w:rsidP="00596E87">
          <w:pPr>
            <w:pStyle w:val="E778CBDFA6354F25AEE3D7311A21D456"/>
          </w:pPr>
          <w:r w:rsidRPr="005D19FB">
            <w:rPr>
              <w:rStyle w:val="PlaceholderText"/>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596E87" w:rsidP="00596E87">
          <w:pPr>
            <w:pStyle w:val="3C3F77412FA5471DB49302ED6EC3D194"/>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596E87"/>
    <w:rsid w:val="005B5974"/>
    <w:rsid w:val="0063588F"/>
    <w:rsid w:val="008052A4"/>
    <w:rsid w:val="009757BD"/>
    <w:rsid w:val="009B2144"/>
    <w:rsid w:val="009F3988"/>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6E87"/>
    <w:rPr>
      <w:color w:val="808080"/>
    </w:rPr>
  </w:style>
  <w:style w:type="paragraph" w:customStyle="1" w:styleId="777C1FCF61FC41BA9251E5579CAAC0A6">
    <w:name w:val="777C1FCF61FC41BA9251E5579CAAC0A6"/>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 w:type="paragraph" w:customStyle="1" w:styleId="0C82B18614FE459ABECAEC066C303BF5">
    <w:name w:val="0C82B18614FE459ABECAEC066C303BF5"/>
    <w:rsid w:val="00596E87"/>
  </w:style>
  <w:style w:type="paragraph" w:customStyle="1" w:styleId="E778CBDFA6354F25AEE3D7311A21D456">
    <w:name w:val="E778CBDFA6354F25AEE3D7311A21D456"/>
    <w:rsid w:val="00596E87"/>
  </w:style>
  <w:style w:type="paragraph" w:customStyle="1" w:styleId="3C3F77412FA5471DB49302ED6EC3D194">
    <w:name w:val="3C3F77412FA5471DB49302ED6EC3D194"/>
    <w:rsid w:val="00596E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2023-04-04T12:47:00Z</dcterms:created>
  <dcterms:modified xsi:type="dcterms:W3CDTF">2023-04-04T12:47:00Z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